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538DC037" w:rsidR="006E5D65" w:rsidRPr="00E960BB" w:rsidRDefault="00CD6897" w:rsidP="0FF4F23A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FF4F23A">
        <w:rPr>
          <w:rFonts w:ascii="Corbel" w:hAnsi="Corbel"/>
          <w:i/>
          <w:iCs/>
        </w:rPr>
        <w:t xml:space="preserve">Załącznik nr </w:t>
      </w:r>
      <w:r w:rsidR="006F31E2" w:rsidRPr="0FF4F23A">
        <w:rPr>
          <w:rFonts w:ascii="Corbel" w:hAnsi="Corbel"/>
          <w:i/>
          <w:iCs/>
        </w:rPr>
        <w:t>1.5</w:t>
      </w:r>
      <w:r w:rsidR="00D8678B" w:rsidRPr="0FF4F23A">
        <w:rPr>
          <w:rFonts w:ascii="Corbel" w:hAnsi="Corbel"/>
          <w:i/>
          <w:iCs/>
        </w:rPr>
        <w:t xml:space="preserve"> do Zarządzenia</w:t>
      </w:r>
      <w:r w:rsidR="002A22BF" w:rsidRPr="0FF4F23A">
        <w:rPr>
          <w:rFonts w:ascii="Corbel" w:hAnsi="Corbel"/>
          <w:i/>
          <w:iCs/>
        </w:rPr>
        <w:t xml:space="preserve"> Rektora UR </w:t>
      </w:r>
      <w:r w:rsidRPr="0FF4F23A">
        <w:rPr>
          <w:rFonts w:ascii="Corbel" w:hAnsi="Corbel"/>
          <w:i/>
          <w:iCs/>
        </w:rPr>
        <w:t xml:space="preserve">nr </w:t>
      </w:r>
      <w:r w:rsidR="00F17567" w:rsidRPr="0FF4F23A">
        <w:rPr>
          <w:rFonts w:ascii="Corbel" w:hAnsi="Corbel"/>
          <w:i/>
          <w:iCs/>
        </w:rPr>
        <w:t>12/2019</w:t>
      </w:r>
      <w:bookmarkStart w:id="0" w:name="_GoBack"/>
      <w:bookmarkEnd w:id="0"/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085BADF" w14:textId="351990D2" w:rsidR="0085747A" w:rsidRDefault="0923F0B9" w:rsidP="05F13D8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5F13D8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5FDA0BC5" w:rsidRPr="05F13D8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3625D441" w:rsidRPr="05F13D8D">
        <w:rPr>
          <w:rFonts w:ascii="Corbel" w:hAnsi="Corbel"/>
          <w:i/>
          <w:iCs/>
          <w:smallCaps/>
          <w:sz w:val="24"/>
          <w:szCs w:val="24"/>
        </w:rPr>
        <w:t>2022</w:t>
      </w:r>
      <w:r w:rsidR="00436D7F">
        <w:rPr>
          <w:rFonts w:ascii="Corbel" w:hAnsi="Corbel"/>
          <w:i/>
          <w:iCs/>
          <w:smallCaps/>
          <w:sz w:val="24"/>
          <w:szCs w:val="24"/>
        </w:rPr>
        <w:t>/2023 – 2024/</w:t>
      </w:r>
      <w:r w:rsidR="3625D441" w:rsidRPr="05F13D8D">
        <w:rPr>
          <w:rFonts w:ascii="Corbel" w:hAnsi="Corbel"/>
          <w:i/>
          <w:iCs/>
          <w:smallCaps/>
          <w:sz w:val="24"/>
          <w:szCs w:val="24"/>
        </w:rPr>
        <w:t>2025</w:t>
      </w:r>
    </w:p>
    <w:p w14:paraId="542D8846" w14:textId="518424CE" w:rsidR="0085747A" w:rsidRDefault="3EDA7AF8" w:rsidP="05F13D8D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5F13D8D">
        <w:rPr>
          <w:rFonts w:ascii="Corbel" w:hAnsi="Corbel"/>
          <w:i/>
          <w:iCs/>
          <w:sz w:val="20"/>
          <w:szCs w:val="20"/>
        </w:rPr>
        <w:t>(skrajne daty</w:t>
      </w:r>
      <w:r w:rsidRPr="05F13D8D">
        <w:rPr>
          <w:rFonts w:ascii="Corbel" w:hAnsi="Corbel"/>
          <w:sz w:val="20"/>
          <w:szCs w:val="20"/>
        </w:rPr>
        <w:t>)</w:t>
      </w:r>
    </w:p>
    <w:p w14:paraId="37963423" w14:textId="491C47E7" w:rsidR="00445970" w:rsidRPr="00EA4832" w:rsidRDefault="00445970" w:rsidP="05F13D8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627E6399">
        <w:rPr>
          <w:rFonts w:ascii="Corbel" w:hAnsi="Corbel"/>
          <w:sz w:val="20"/>
          <w:szCs w:val="20"/>
        </w:rPr>
        <w:t xml:space="preserve">Rok akademicki </w:t>
      </w:r>
      <w:r w:rsidR="3625D441">
        <w:rPr>
          <w:rFonts w:ascii="Corbel" w:hAnsi="Corbel"/>
          <w:sz w:val="20"/>
          <w:szCs w:val="20"/>
        </w:rPr>
        <w:t>2022/2023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7B3684" w14:textId="77777777" w:rsidTr="05F13D8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9BFBAE" w14:textId="77777777" w:rsidR="0085747A" w:rsidRPr="009C54AE" w:rsidRDefault="3625D441" w:rsidP="05F13D8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5F13D8D">
              <w:rPr>
                <w:rFonts w:ascii="Corbel" w:hAnsi="Corbel"/>
                <w:bCs/>
                <w:sz w:val="24"/>
                <w:szCs w:val="24"/>
              </w:rPr>
              <w:t>Historia stosunków międzynarodowych</w:t>
            </w:r>
            <w:r w:rsidR="7D76B4D4" w:rsidRPr="05F13D8D">
              <w:rPr>
                <w:rFonts w:ascii="Corbel" w:hAnsi="Corbel"/>
                <w:bCs/>
                <w:sz w:val="24"/>
                <w:szCs w:val="24"/>
              </w:rPr>
              <w:t xml:space="preserve"> do 1989 roku</w:t>
            </w:r>
          </w:p>
        </w:tc>
      </w:tr>
      <w:tr w:rsidR="0085747A" w:rsidRPr="009C54AE" w14:paraId="55932812" w14:textId="77777777" w:rsidTr="05F13D8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E8522" w14:textId="77777777" w:rsidR="0085747A" w:rsidRPr="009C54AE" w:rsidRDefault="004D4A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="00CE39F9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9C54AE" w14:paraId="5C0172EC" w14:textId="77777777" w:rsidTr="05F13D8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5F13D8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42902D1" w:rsidR="0085747A" w:rsidRPr="009C54AE" w:rsidRDefault="3625D441" w:rsidP="05F13D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F13D8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5F13D8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5F13D8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3A488BE5" w14:textId="77777777" w:rsidTr="05F13D8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5F13D8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E30A02" w14:textId="77777777" w:rsidTr="05F13D8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116D99" w14:textId="0D2CEF83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/ I </w:t>
            </w:r>
          </w:p>
        </w:tc>
      </w:tr>
      <w:tr w:rsidR="0085747A" w:rsidRPr="009C54AE" w14:paraId="480733A6" w14:textId="77777777" w:rsidTr="05F13D8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74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786482B" w14:textId="77777777" w:rsidTr="05F13D8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05F13D8D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03DCB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7C3D8AAA" w14:textId="77777777" w:rsidTr="05F13D8D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03DCB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50E2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60"/>
        <w:gridCol w:w="765"/>
        <w:gridCol w:w="825"/>
        <w:gridCol w:w="686"/>
        <w:gridCol w:w="948"/>
        <w:gridCol w:w="1189"/>
        <w:gridCol w:w="1505"/>
      </w:tblGrid>
      <w:tr w:rsidR="00015B8F" w:rsidRPr="009C54AE" w14:paraId="4A00F406" w14:textId="77777777" w:rsidTr="0FF4F23A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Semestr</w:t>
            </w:r>
          </w:p>
          <w:p w14:paraId="64C63F33" w14:textId="77777777" w:rsidR="00015B8F" w:rsidRPr="009C54AE" w:rsidRDefault="27229354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(</w:t>
            </w:r>
            <w:r w:rsidR="46E1A0F7" w:rsidRPr="05F13D8D">
              <w:rPr>
                <w:rFonts w:ascii="Corbel" w:hAnsi="Corbel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5F13D8D">
              <w:rPr>
                <w:rFonts w:ascii="Corbel" w:hAnsi="Corbel"/>
              </w:rPr>
              <w:t>Wykł</w:t>
            </w:r>
            <w:proofErr w:type="spellEnd"/>
            <w:r w:rsidRPr="05F13D8D">
              <w:rPr>
                <w:rFonts w:ascii="Corbel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6B02E943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5F13D8D">
              <w:rPr>
                <w:rFonts w:ascii="Corbel" w:hAnsi="Corbel"/>
              </w:rPr>
              <w:t>Konw</w:t>
            </w:r>
            <w:proofErr w:type="spellEnd"/>
            <w:r w:rsidR="75966F63" w:rsidRPr="05F13D8D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5F13D8D">
              <w:rPr>
                <w:rFonts w:ascii="Corbel" w:hAnsi="Corbel"/>
              </w:rPr>
              <w:t>Sem</w:t>
            </w:r>
            <w:proofErr w:type="spellEnd"/>
            <w:r w:rsidRPr="05F13D8D">
              <w:rPr>
                <w:rFonts w:ascii="Corbel" w:hAnsi="Corbel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5F13D8D">
              <w:rPr>
                <w:rFonts w:ascii="Corbel" w:hAnsi="Corbel"/>
              </w:rPr>
              <w:t>Prakt</w:t>
            </w:r>
            <w:proofErr w:type="spellEnd"/>
            <w:r w:rsidRPr="05F13D8D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5F13D8D">
              <w:rPr>
                <w:rFonts w:ascii="Corbel" w:hAnsi="Corbel"/>
                <w:b/>
                <w:bCs/>
              </w:rPr>
              <w:t>Liczba pkt</w:t>
            </w:r>
            <w:r w:rsidR="260E91E7" w:rsidRPr="05F13D8D">
              <w:rPr>
                <w:rFonts w:ascii="Corbel" w:hAnsi="Corbel"/>
                <w:b/>
                <w:bCs/>
              </w:rPr>
              <w:t>.</w:t>
            </w:r>
            <w:r w:rsidRPr="05F13D8D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7D29915D" w14:textId="77777777" w:rsidTr="0FF4F23A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3E5" w14:textId="77777777" w:rsidR="00015B8F" w:rsidRPr="009C54AE" w:rsidRDefault="3625D441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5F13D8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3625D441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5F13D8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7D76B4D4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5F13D8D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EF97" w14:textId="6EE4A1E2" w:rsidR="00015B8F" w:rsidRPr="009C54AE" w:rsidRDefault="3625D441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F4F23A">
              <w:rPr>
                <w:rFonts w:ascii="Corbel" w:hAnsi="Corbel"/>
                <w:sz w:val="24"/>
                <w:szCs w:val="24"/>
              </w:rPr>
              <w:t xml:space="preserve">6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350E2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350E2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350E2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AAE4340" w:rsidR="00E22FBC" w:rsidRPr="009C54AE" w:rsidRDefault="00E22FBC" w:rsidP="0FF4F2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FF4F23A">
        <w:rPr>
          <w:rFonts w:ascii="Corbel" w:hAnsi="Corbel"/>
          <w:smallCaps w:val="0"/>
        </w:rPr>
        <w:t xml:space="preserve">1.3 </w:t>
      </w:r>
      <w:r>
        <w:tab/>
      </w:r>
      <w:r w:rsidRPr="0FF4F23A">
        <w:rPr>
          <w:rFonts w:ascii="Corbel" w:hAnsi="Corbel"/>
          <w:smallCaps w:val="0"/>
        </w:rPr>
        <w:t>For</w:t>
      </w:r>
      <w:r w:rsidR="00445970" w:rsidRPr="0FF4F23A">
        <w:rPr>
          <w:rFonts w:ascii="Corbel" w:hAnsi="Corbel"/>
          <w:smallCaps w:val="0"/>
        </w:rPr>
        <w:t xml:space="preserve">ma zaliczenia przedmiotu </w:t>
      </w:r>
      <w:r w:rsidRPr="0FF4F23A">
        <w:rPr>
          <w:rFonts w:ascii="Corbel" w:hAnsi="Corbel"/>
          <w:smallCaps w:val="0"/>
        </w:rPr>
        <w:t xml:space="preserve">(z toku) </w:t>
      </w:r>
      <w:r w:rsidRPr="0FF4F23A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7C692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3EDA7AF8" w:rsidP="009C54AE">
      <w:pPr>
        <w:pStyle w:val="Punktygwne"/>
        <w:spacing w:before="0" w:after="0"/>
        <w:rPr>
          <w:rFonts w:ascii="Corbel" w:hAnsi="Corbel"/>
          <w:szCs w:val="24"/>
        </w:rPr>
      </w:pPr>
      <w:r w:rsidRPr="05F13D8D">
        <w:rPr>
          <w:rFonts w:ascii="Corbel" w:hAnsi="Corbel"/>
        </w:rPr>
        <w:t xml:space="preserve">2.Wymagania wstępne </w:t>
      </w:r>
    </w:p>
    <w:p w14:paraId="351FE8D8" w14:textId="74822BD7" w:rsidR="05F13D8D" w:rsidRDefault="05F13D8D" w:rsidP="05F13D8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9EDD4B" w14:textId="77777777" w:rsidTr="05F13D8D">
        <w:tc>
          <w:tcPr>
            <w:tcW w:w="9670" w:type="dxa"/>
          </w:tcPr>
          <w:p w14:paraId="3CF2D8B6" w14:textId="6486737D" w:rsidR="0085747A" w:rsidRPr="009C54AE" w:rsidRDefault="759E4322" w:rsidP="05F13D8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dotyczącą historii powszechnej (zwłaszcza najnowszej) na poziomie ukończonego liceum. Student potrafi wskazać podstawowe zależności w dziedzinie relacji międzynarodowych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3B9AA267" w:rsidR="0085747A" w:rsidRPr="00C05F44" w:rsidRDefault="0071620A" w:rsidP="0FF4F23A">
      <w:pPr>
        <w:pStyle w:val="Punktygwne"/>
        <w:spacing w:before="0" w:after="0"/>
        <w:rPr>
          <w:rFonts w:ascii="Corbel" w:hAnsi="Corbel"/>
        </w:rPr>
      </w:pPr>
      <w:r w:rsidRPr="0FF4F23A">
        <w:rPr>
          <w:rFonts w:ascii="Corbel" w:hAnsi="Corbel"/>
        </w:rPr>
        <w:t>3.</w:t>
      </w:r>
      <w:r w:rsidR="00A84C85" w:rsidRPr="0FF4F23A">
        <w:rPr>
          <w:rFonts w:ascii="Corbel" w:hAnsi="Corbel"/>
        </w:rPr>
        <w:t>cele, efekty uczenia się</w:t>
      </w:r>
      <w:r w:rsidR="0085747A" w:rsidRPr="0FF4F23A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ECBB881" w14:textId="77777777" w:rsidTr="0FF4F23A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DC82F5" w14:textId="77777777" w:rsidR="0085747A" w:rsidRPr="009C54AE" w:rsidRDefault="00D641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wiedzą na temat historii stosunków międzynarodowych</w:t>
            </w:r>
          </w:p>
        </w:tc>
      </w:tr>
      <w:tr w:rsidR="0085747A" w:rsidRPr="009C54AE" w14:paraId="10A00766" w14:textId="77777777" w:rsidTr="0FF4F23A">
        <w:tc>
          <w:tcPr>
            <w:tcW w:w="851" w:type="dxa"/>
            <w:vAlign w:val="center"/>
          </w:tcPr>
          <w:p w14:paraId="550CF7E8" w14:textId="77777777" w:rsidR="0085747A" w:rsidRPr="009C54AE" w:rsidRDefault="00D641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3500BE" w14:textId="72E84465" w:rsidR="0085747A" w:rsidRPr="009C54AE" w:rsidRDefault="0FAAA5F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FF4F23A">
              <w:rPr>
                <w:rFonts w:ascii="Corbel" w:hAnsi="Corbel"/>
                <w:b w:val="0"/>
                <w:sz w:val="24"/>
                <w:szCs w:val="24"/>
              </w:rPr>
              <w:t>Zapoznanie się z podstawowymi zagrożeniami dla współczesnego porządku międzynarodowego wynikłymi z uwarunkowań historycznych</w:t>
            </w:r>
          </w:p>
        </w:tc>
      </w:tr>
      <w:tr w:rsidR="0085747A" w:rsidRPr="009C54AE" w14:paraId="435C6828" w14:textId="77777777" w:rsidTr="0FF4F23A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6413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AD7F44" w14:textId="77777777" w:rsidR="0085747A" w:rsidRPr="009C54AE" w:rsidRDefault="00D641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selekcji materiałów dotyczących historii stosunków międzynarodowych i uwarunkowań współczesnych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0FF4F23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610ECD3" w14:textId="77777777" w:rsidTr="0FF4F23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13A84EC" w14:textId="16298FDF" w:rsidR="0085747A" w:rsidRPr="009C54AE" w:rsidRDefault="7D7F470C" w:rsidP="0FF4F2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zna i rozumie w zaawansowanym stopniu struktury i</w:t>
            </w:r>
            <w:r w:rsidR="39664EE8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FF4F23A">
              <w:rPr>
                <w:rFonts w:ascii="Corbel" w:hAnsi="Corbel"/>
                <w:b w:val="0"/>
                <w:smallCaps w:val="0"/>
              </w:rPr>
              <w:t>funkcje instytucji politycznych na poziomie krajowym oraz instytucji międzynarodowych</w:t>
            </w:r>
          </w:p>
        </w:tc>
        <w:tc>
          <w:tcPr>
            <w:tcW w:w="1873" w:type="dxa"/>
          </w:tcPr>
          <w:p w14:paraId="21CC5951" w14:textId="7F25CEF6" w:rsidR="0085747A" w:rsidRPr="009C54AE" w:rsidRDefault="54B6218A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K_</w:t>
            </w:r>
            <w:r w:rsidR="0FAAA5F5" w:rsidRPr="0FF4F23A">
              <w:rPr>
                <w:rFonts w:ascii="Corbel" w:hAnsi="Corbel"/>
                <w:b w:val="0"/>
                <w:smallCaps w:val="0"/>
              </w:rPr>
              <w:t>WO2</w:t>
            </w:r>
          </w:p>
        </w:tc>
      </w:tr>
      <w:tr w:rsidR="0085747A" w:rsidRPr="009C54AE" w14:paraId="2CE0F35D" w14:textId="77777777" w:rsidTr="0FF4F23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2DEA74" w14:textId="54D685D0" w:rsidR="0085747A" w:rsidRPr="009C54AE" w:rsidRDefault="7D7F470C" w:rsidP="0FF4F2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zna i rozumie w zaawansowanym stopniu rodzaje więzi społecznych z punktu widzenia</w:t>
            </w:r>
            <w:r w:rsidR="064A8326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FF4F23A">
              <w:rPr>
                <w:rFonts w:ascii="Corbel" w:hAnsi="Corbel"/>
                <w:b w:val="0"/>
                <w:smallCaps w:val="0"/>
              </w:rPr>
              <w:t>stosunków  międzynarodowych z perspektywy historycznej i</w:t>
            </w:r>
            <w:r w:rsidR="5CD1B9A5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FF4F23A">
              <w:rPr>
                <w:rFonts w:ascii="Corbel" w:hAnsi="Corbel"/>
                <w:b w:val="0"/>
                <w:smallCaps w:val="0"/>
              </w:rPr>
              <w:t>współczesnej oraz zmian zachodzących w strukturach społecznych</w:t>
            </w:r>
          </w:p>
        </w:tc>
        <w:tc>
          <w:tcPr>
            <w:tcW w:w="1873" w:type="dxa"/>
          </w:tcPr>
          <w:p w14:paraId="43385A8A" w14:textId="6C42AC63" w:rsidR="0085747A" w:rsidRPr="009C54AE" w:rsidRDefault="69974044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K_</w:t>
            </w:r>
            <w:r w:rsidR="0FAAA5F5" w:rsidRPr="0FF4F23A">
              <w:rPr>
                <w:rFonts w:ascii="Corbel" w:hAnsi="Corbel"/>
                <w:b w:val="0"/>
                <w:smallCaps w:val="0"/>
              </w:rPr>
              <w:t>WO3</w:t>
            </w:r>
          </w:p>
        </w:tc>
      </w:tr>
      <w:tr w:rsidR="0085747A" w:rsidRPr="009C54AE" w14:paraId="5B667A93" w14:textId="77777777" w:rsidTr="0FF4F23A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413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82BE073" w14:textId="73FC00CB" w:rsidR="0085747A" w:rsidRPr="009C54AE" w:rsidRDefault="7D7F470C" w:rsidP="0FF4F2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 xml:space="preserve">potrafi zebrać oraz dokonać selekcji informacji na temat zjawisk zachodzących w stosunkach międzynarodowych oraz dokonać ich wstępnej analizy przy wykorzystaniu posiadanej wiedzy teoretycznej </w:t>
            </w:r>
            <w:r w:rsidR="0084204C" w:rsidRPr="0FF4F23A">
              <w:rPr>
                <w:rFonts w:ascii="Corbel" w:hAnsi="Corbel"/>
                <w:b w:val="0"/>
                <w:smallCaps w:val="0"/>
              </w:rPr>
              <w:t>z</w:t>
            </w:r>
            <w:r w:rsidR="7BE92FE5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4204C" w:rsidRPr="0FF4F23A">
              <w:rPr>
                <w:rFonts w:ascii="Corbel" w:hAnsi="Corbel"/>
                <w:b w:val="0"/>
                <w:smallCaps w:val="0"/>
              </w:rPr>
              <w:t>uwzględnieniem obowiązujących norm i reguł prawnych</w:t>
            </w:r>
          </w:p>
        </w:tc>
        <w:tc>
          <w:tcPr>
            <w:tcW w:w="1873" w:type="dxa"/>
          </w:tcPr>
          <w:p w14:paraId="2B2A026A" w14:textId="62FA6019" w:rsidR="0085747A" w:rsidRPr="009C54AE" w:rsidRDefault="5BC88A00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K_</w:t>
            </w:r>
            <w:r w:rsidR="0FAAA5F5" w:rsidRPr="0FF4F23A">
              <w:rPr>
                <w:rFonts w:ascii="Corbel" w:hAnsi="Corbel"/>
                <w:b w:val="0"/>
                <w:smallCaps w:val="0"/>
              </w:rPr>
              <w:t>UO2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46DB8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5F13D8D">
        <w:tc>
          <w:tcPr>
            <w:tcW w:w="9639" w:type="dxa"/>
          </w:tcPr>
          <w:p w14:paraId="35113026" w14:textId="77777777" w:rsidR="0085747A" w:rsidRPr="009C54AE" w:rsidRDefault="3EDA7AF8" w:rsidP="05F13D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44ABF469" w14:textId="77777777" w:rsidTr="05F13D8D">
        <w:tc>
          <w:tcPr>
            <w:tcW w:w="9639" w:type="dxa"/>
          </w:tcPr>
          <w:p w14:paraId="7D7CB292" w14:textId="77777777" w:rsidR="0085747A" w:rsidRPr="009C54AE" w:rsidRDefault="00B861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się nowożytnego systemu relacji międzynarodowych</w:t>
            </w:r>
          </w:p>
        </w:tc>
      </w:tr>
      <w:tr w:rsidR="0085747A" w:rsidRPr="009C54AE" w14:paraId="02D82F7D" w14:textId="77777777" w:rsidTr="05F13D8D">
        <w:tc>
          <w:tcPr>
            <w:tcW w:w="9639" w:type="dxa"/>
          </w:tcPr>
          <w:p w14:paraId="3378B4CF" w14:textId="77777777" w:rsidR="0085747A" w:rsidRPr="00436D7F" w:rsidRDefault="44749AD8" w:rsidP="00436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6D7F">
              <w:rPr>
                <w:rFonts w:ascii="Corbel" w:hAnsi="Corbel"/>
                <w:sz w:val="24"/>
                <w:szCs w:val="24"/>
              </w:rPr>
              <w:t>Równowaga mocarstw europejskich jako podstawa relacji międzynarodowych i jej rozpad (XIX i XXX w)</w:t>
            </w:r>
          </w:p>
        </w:tc>
      </w:tr>
      <w:tr w:rsidR="0085747A" w:rsidRPr="009C54AE" w14:paraId="33E6896C" w14:textId="77777777" w:rsidTr="05F13D8D">
        <w:tc>
          <w:tcPr>
            <w:tcW w:w="9639" w:type="dxa"/>
          </w:tcPr>
          <w:p w14:paraId="646AFCA6" w14:textId="77777777" w:rsidR="0085747A" w:rsidRPr="009C54AE" w:rsidRDefault="00B861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Dwubiegunowy podział świata i jego erozja 1945-1989</w:t>
            </w:r>
          </w:p>
        </w:tc>
      </w:tr>
    </w:tbl>
    <w:p w14:paraId="5997CC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0FFD3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5F13D8D">
        <w:tc>
          <w:tcPr>
            <w:tcW w:w="9639" w:type="dxa"/>
          </w:tcPr>
          <w:p w14:paraId="5D69D229" w14:textId="77777777" w:rsidR="0085747A" w:rsidRPr="009C54AE" w:rsidRDefault="3EDA7AF8" w:rsidP="05F13D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7DDC972E" w14:textId="77777777" w:rsidTr="05F13D8D">
        <w:tc>
          <w:tcPr>
            <w:tcW w:w="9639" w:type="dxa"/>
          </w:tcPr>
          <w:p w14:paraId="1C5DADED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 Francja i Rosja antagoniści i partnerzy 1815-1914</w:t>
            </w:r>
          </w:p>
        </w:tc>
      </w:tr>
      <w:tr w:rsidR="0085747A" w:rsidRPr="009C54AE" w14:paraId="6D379449" w14:textId="77777777" w:rsidTr="05F13D8D">
        <w:tc>
          <w:tcPr>
            <w:tcW w:w="9639" w:type="dxa"/>
          </w:tcPr>
          <w:p w14:paraId="348970A0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 jako czynnik rozsadzający równowagę międzynarodową 1914,1939</w:t>
            </w:r>
          </w:p>
        </w:tc>
      </w:tr>
      <w:tr w:rsidR="0085747A" w:rsidRPr="009C54AE" w14:paraId="16A7CC12" w14:textId="77777777" w:rsidTr="05F13D8D">
        <w:tc>
          <w:tcPr>
            <w:tcW w:w="9639" w:type="dxa"/>
          </w:tcPr>
          <w:p w14:paraId="628AF8B1" w14:textId="77777777" w:rsidR="0085747A" w:rsidRPr="009C54AE" w:rsidRDefault="004A52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między USA, ZSRR a CHRL zmiany w równowadze zimnowojennej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CEAED" w14:textId="77777777" w:rsidR="00E960BB" w:rsidRDefault="008420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</w:t>
      </w:r>
    </w:p>
    <w:p w14:paraId="07E4FE4D" w14:textId="77777777" w:rsidR="0084204C" w:rsidRDefault="008420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tekstów z dyskusją</w:t>
      </w:r>
    </w:p>
    <w:p w14:paraId="08CE6F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B9E25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449120CE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B65CAB8" w:rsidR="0085747A" w:rsidRPr="009C54AE" w:rsidRDefault="0EC34906" w:rsidP="05F13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4D2CDE18"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7D11ACC" w14:textId="77777777" w:rsidTr="449120CE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C5D665A" w14:textId="77777777" w:rsidR="0085747A" w:rsidRPr="00350E26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E26"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85B2490" w14:textId="6B71D9BF" w:rsidR="0085747A" w:rsidRPr="009C54AE" w:rsidRDefault="0084204C" w:rsidP="449120C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49120CE">
              <w:rPr>
                <w:rFonts w:ascii="Corbel" w:hAnsi="Corbel"/>
                <w:b w:val="0"/>
              </w:rPr>
              <w:t>w,</w:t>
            </w:r>
            <w:r w:rsidR="65015801" w:rsidRPr="449120CE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449120CE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  <w:tr w:rsidR="0085747A" w:rsidRPr="009C54AE" w14:paraId="5FC14495" w14:textId="77777777" w:rsidTr="449120CE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B422EA" w14:textId="77777777" w:rsidR="0085747A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69A1B96" w14:textId="5EBF5B0E" w:rsidR="0085747A" w:rsidRPr="009C54AE" w:rsidRDefault="0084204C" w:rsidP="449120C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49120CE">
              <w:rPr>
                <w:rFonts w:ascii="Corbel" w:hAnsi="Corbel"/>
                <w:b w:val="0"/>
              </w:rPr>
              <w:t>w,</w:t>
            </w:r>
            <w:r w:rsidR="6FBABB05" w:rsidRPr="449120CE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449120CE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  <w:tr w:rsidR="00350E26" w:rsidRPr="009C54AE" w14:paraId="44D470F1" w14:textId="77777777" w:rsidTr="449120CE">
        <w:tc>
          <w:tcPr>
            <w:tcW w:w="1985" w:type="dxa"/>
          </w:tcPr>
          <w:p w14:paraId="002D746F" w14:textId="77777777" w:rsidR="00350E26" w:rsidRPr="009C54AE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107BFAF" w14:textId="77777777" w:rsidR="00350E26" w:rsidRPr="009C54AE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488937A2" w14:textId="77777777" w:rsidR="00350E26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F7CCC8" w14:textId="77777777" w:rsidTr="00923D7D">
        <w:tc>
          <w:tcPr>
            <w:tcW w:w="9670" w:type="dxa"/>
          </w:tcPr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8874B8" w14:textId="77777777" w:rsidR="00923D7D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 zajęciach</w:t>
            </w:r>
            <w:r w:rsidR="00B861B1">
              <w:rPr>
                <w:rFonts w:ascii="Corbel" w:hAnsi="Corbel"/>
                <w:b w:val="0"/>
                <w:smallCaps w:val="0"/>
                <w:szCs w:val="24"/>
              </w:rPr>
              <w:t>, ocena projektu, zdanie pisemnego egzaminu</w:t>
            </w:r>
          </w:p>
          <w:p w14:paraId="6537F2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0FF4F23A">
        <w:tc>
          <w:tcPr>
            <w:tcW w:w="4962" w:type="dxa"/>
            <w:vAlign w:val="center"/>
          </w:tcPr>
          <w:p w14:paraId="4C452BB7" w14:textId="77777777" w:rsidR="0085747A" w:rsidRPr="009C54AE" w:rsidRDefault="470197D3" w:rsidP="05F13D8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3EDA7AF8"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470197D3" w:rsidP="05F13D8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3EDA7AF8"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71A50B" w14:textId="77777777" w:rsidTr="0FF4F23A">
        <w:tc>
          <w:tcPr>
            <w:tcW w:w="4962" w:type="dxa"/>
          </w:tcPr>
          <w:p w14:paraId="5D831C10" w14:textId="25955B76" w:rsidR="0085747A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3EDA7AF8" w:rsidRPr="05F13D8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05F13D8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3EDA7AF8" w:rsidRPr="05F13D8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05F13D8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2736C30B" w:rsidRPr="05F13D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EDA7AF8" w:rsidRPr="05F13D8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72983F24" w:rsidRPr="05F13D8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A3DA2B0" w:rsidRPr="05F13D8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A62E361" w:rsidRPr="05F13D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05F13D8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861898" w14:textId="77777777" w:rsidR="0085747A" w:rsidRPr="009C54AE" w:rsidRDefault="27704019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44749AD8" w:rsidRPr="05F13D8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116DD784" w14:textId="77777777" w:rsidTr="0FF4F23A">
        <w:tc>
          <w:tcPr>
            <w:tcW w:w="4962" w:type="dxa"/>
          </w:tcPr>
          <w:p w14:paraId="2750A6CD" w14:textId="77777777" w:rsidR="00C61DC5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6A3DA2B0" w:rsidRPr="05F13D8D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DA3216" w14:textId="77777777" w:rsidR="00C61DC5" w:rsidRPr="009C54AE" w:rsidRDefault="27704019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578A8AF9" w14:textId="77777777" w:rsidTr="0FF4F23A">
        <w:tc>
          <w:tcPr>
            <w:tcW w:w="4962" w:type="dxa"/>
          </w:tcPr>
          <w:p w14:paraId="7660431A" w14:textId="77777777" w:rsidR="0071620A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F82D0C" w14:textId="77777777" w:rsidR="00C61DC5" w:rsidRPr="009C54AE" w:rsidRDefault="27704019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70</w:t>
            </w:r>
          </w:p>
        </w:tc>
      </w:tr>
      <w:tr w:rsidR="0085747A" w:rsidRPr="009C54AE" w14:paraId="03AA995E" w14:textId="77777777" w:rsidTr="0FF4F23A">
        <w:tc>
          <w:tcPr>
            <w:tcW w:w="4962" w:type="dxa"/>
          </w:tcPr>
          <w:p w14:paraId="3D4B2727" w14:textId="77777777" w:rsidR="0085747A" w:rsidRPr="009C54AE" w:rsidRDefault="3EDA7AF8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44749AD8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150</w:t>
            </w:r>
          </w:p>
        </w:tc>
      </w:tr>
      <w:tr w:rsidR="0085747A" w:rsidRPr="009C54AE" w14:paraId="4D50FE07" w14:textId="77777777" w:rsidTr="0FF4F23A">
        <w:tc>
          <w:tcPr>
            <w:tcW w:w="4962" w:type="dxa"/>
          </w:tcPr>
          <w:p w14:paraId="5FD1C35E" w14:textId="77777777" w:rsidR="0085747A" w:rsidRPr="009C54AE" w:rsidRDefault="3EDA7AF8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51C69D" w14:textId="0AFBBFBD" w:rsidR="0085747A" w:rsidRPr="009C54AE" w:rsidRDefault="27BF997D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FF4F23A">
              <w:rPr>
                <w:rFonts w:ascii="Corbel" w:eastAsia="Corbel" w:hAnsi="Corbel" w:cs="Corbel"/>
                <w:sz w:val="24"/>
                <w:szCs w:val="24"/>
              </w:rPr>
              <w:t xml:space="preserve">6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2B8B71BB" w:rsidR="0085747A" w:rsidRPr="009C54AE" w:rsidRDefault="00436D7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5F13D8D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36B0B69A" w:rsidR="0085747A" w:rsidRPr="009C54AE" w:rsidRDefault="4D682E37" w:rsidP="05F13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="0085747A" w:rsidRPr="009C54AE" w14:paraId="05EFD703" w14:textId="77777777" w:rsidTr="05F13D8D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101E103C" w:rsidR="0085747A" w:rsidRPr="009C54AE" w:rsidRDefault="5232A007" w:rsidP="05F13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5F13D8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7B4B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5EFA55" w14:textId="77777777" w:rsidTr="0FF4F23A">
        <w:trPr>
          <w:trHeight w:val="397"/>
        </w:trPr>
        <w:tc>
          <w:tcPr>
            <w:tcW w:w="7513" w:type="dxa"/>
          </w:tcPr>
          <w:p w14:paraId="0D317C7E" w14:textId="77777777" w:rsidR="00705454" w:rsidRDefault="3EDA7AF8" w:rsidP="05F13D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F13D8D">
              <w:rPr>
                <w:rFonts w:ascii="Corbel" w:hAnsi="Corbel"/>
                <w:bCs/>
                <w:smallCaps w:val="0"/>
              </w:rPr>
              <w:t>Literatura podstawowa:</w:t>
            </w:r>
            <w:r w:rsidR="1944A80B" w:rsidRPr="05F13D8D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2A28FB82" w14:textId="77777777" w:rsidR="0085747A" w:rsidRDefault="004A52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Czubiński   A,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Historia powszechna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Poznań </w:t>
            </w:r>
            <w:r w:rsidR="00A249BC">
              <w:rPr>
                <w:rFonts w:ascii="Corbel" w:hAnsi="Corbel"/>
                <w:b w:val="0"/>
                <w:smallCaps w:val="0"/>
                <w:szCs w:val="24"/>
              </w:rPr>
              <w:t>2006</w:t>
            </w:r>
          </w:p>
          <w:p w14:paraId="456C7256" w14:textId="7E81C6D8" w:rsidR="00A249BC" w:rsidRDefault="1303E0DE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FF4F23A">
              <w:rPr>
                <w:rFonts w:ascii="Corbel" w:hAnsi="Corbel"/>
                <w:b w:val="0"/>
                <w:smallCaps w:val="0"/>
              </w:rPr>
              <w:t>Krasuski</w:t>
            </w:r>
            <w:proofErr w:type="spellEnd"/>
            <w:r w:rsidRPr="0FF4F23A">
              <w:rPr>
                <w:rFonts w:ascii="Corbel" w:hAnsi="Corbel"/>
                <w:b w:val="0"/>
                <w:smallCaps w:val="0"/>
              </w:rPr>
              <w:t xml:space="preserve">  J, </w:t>
            </w:r>
            <w:r w:rsidRPr="0FF4F23A">
              <w:rPr>
                <w:rFonts w:ascii="Corbel" w:hAnsi="Corbel"/>
                <w:b w:val="0"/>
                <w:i/>
                <w:iCs/>
                <w:smallCaps w:val="0"/>
              </w:rPr>
              <w:t>Historia Niemiec</w:t>
            </w:r>
            <w:r w:rsidRPr="0FF4F23A">
              <w:rPr>
                <w:rFonts w:ascii="Corbel" w:hAnsi="Corbel"/>
                <w:b w:val="0"/>
                <w:smallCaps w:val="0"/>
              </w:rPr>
              <w:t>, Wrocław 2004</w:t>
            </w:r>
          </w:p>
          <w:p w14:paraId="365842FA" w14:textId="77777777" w:rsidR="00A249BC" w:rsidRDefault="007054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Kissinger H,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Dyplomacja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1996</w:t>
            </w:r>
          </w:p>
          <w:p w14:paraId="7180766E" w14:textId="77777777" w:rsidR="00705454" w:rsidRPr="009C54AE" w:rsidRDefault="007054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Pajewski  J,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Historia Powszechna 1871-1918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1994</w:t>
            </w:r>
          </w:p>
        </w:tc>
      </w:tr>
      <w:tr w:rsidR="0085747A" w:rsidRPr="009C54AE" w14:paraId="0D8D80E6" w14:textId="77777777" w:rsidTr="0FF4F23A">
        <w:trPr>
          <w:trHeight w:val="397"/>
        </w:trPr>
        <w:tc>
          <w:tcPr>
            <w:tcW w:w="7513" w:type="dxa"/>
          </w:tcPr>
          <w:p w14:paraId="1616B1D9" w14:textId="77777777" w:rsidR="0085747A" w:rsidRDefault="3EDA7AF8" w:rsidP="05F13D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F13D8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BC0185" w14:textId="031599D8" w:rsidR="00705454" w:rsidRDefault="56848985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Kennedy P</w:t>
            </w:r>
            <w:r w:rsidR="68A57AC6" w:rsidRPr="0FF4F23A">
              <w:rPr>
                <w:rFonts w:ascii="Corbel" w:hAnsi="Corbel"/>
                <w:b w:val="0"/>
                <w:smallCaps w:val="0"/>
              </w:rPr>
              <w:t>.</w:t>
            </w:r>
            <w:r w:rsidRPr="0FF4F23A">
              <w:rPr>
                <w:rFonts w:ascii="Corbel" w:hAnsi="Corbel"/>
                <w:b w:val="0"/>
                <w:smallCaps w:val="0"/>
              </w:rPr>
              <w:t xml:space="preserve"> , </w:t>
            </w:r>
            <w:r w:rsidRPr="0FF4F23A">
              <w:rPr>
                <w:rFonts w:ascii="Corbel" w:hAnsi="Corbel"/>
                <w:b w:val="0"/>
                <w:i/>
                <w:iCs/>
                <w:smallCaps w:val="0"/>
              </w:rPr>
              <w:t>Mocarstwa Świata. Narodziny. Rozkwit. Upadek. Przemiany gospodarcze i konflikty zbrojne w latach 1500-2000</w:t>
            </w:r>
            <w:r w:rsidRPr="0FF4F23A">
              <w:rPr>
                <w:rFonts w:ascii="Corbel" w:hAnsi="Corbel"/>
                <w:b w:val="0"/>
                <w:smallCaps w:val="0"/>
              </w:rPr>
              <w:t>, Warszawa 1994</w:t>
            </w:r>
          </w:p>
          <w:p w14:paraId="56404E9B" w14:textId="77777777" w:rsidR="00D526C3" w:rsidRDefault="00D526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 J,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Chiny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2004</w:t>
            </w:r>
          </w:p>
          <w:p w14:paraId="738D6898" w14:textId="77777777" w:rsidR="00D526C3" w:rsidRPr="009C54AE" w:rsidRDefault="00D526C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Stosunki międzynarodowe: historia, regiony, polityka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 S.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Parzymies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1995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422FD" w14:textId="77777777" w:rsidR="00DA62E9" w:rsidRDefault="00DA62E9" w:rsidP="00C16ABF">
      <w:pPr>
        <w:spacing w:after="0" w:line="240" w:lineRule="auto"/>
      </w:pPr>
      <w:r>
        <w:separator/>
      </w:r>
    </w:p>
  </w:endnote>
  <w:endnote w:type="continuationSeparator" w:id="0">
    <w:p w14:paraId="69B99062" w14:textId="77777777" w:rsidR="00DA62E9" w:rsidRDefault="00DA62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C8959" w14:textId="77777777" w:rsidR="00DA62E9" w:rsidRDefault="00DA62E9" w:rsidP="00C16ABF">
      <w:pPr>
        <w:spacing w:after="0" w:line="240" w:lineRule="auto"/>
      </w:pPr>
      <w:r>
        <w:separator/>
      </w:r>
    </w:p>
  </w:footnote>
  <w:footnote w:type="continuationSeparator" w:id="0">
    <w:p w14:paraId="35FAC0A4" w14:textId="77777777" w:rsidR="00DA62E9" w:rsidRDefault="00DA62E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6498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E2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D7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2F9"/>
    <w:rsid w:val="004D4AAB"/>
    <w:rsid w:val="004D5282"/>
    <w:rsid w:val="004F1551"/>
    <w:rsid w:val="004F55A3"/>
    <w:rsid w:val="00502E7A"/>
    <w:rsid w:val="0050496F"/>
    <w:rsid w:val="00513B6F"/>
    <w:rsid w:val="00517C63"/>
    <w:rsid w:val="005363C4"/>
    <w:rsid w:val="00536BDE"/>
    <w:rsid w:val="00543ACC"/>
    <w:rsid w:val="0056696D"/>
    <w:rsid w:val="00584908"/>
    <w:rsid w:val="0059484D"/>
    <w:rsid w:val="005A0855"/>
    <w:rsid w:val="005A3196"/>
    <w:rsid w:val="005B105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545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22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920"/>
    <w:rsid w:val="007D6E56"/>
    <w:rsid w:val="007F1652"/>
    <w:rsid w:val="007F4155"/>
    <w:rsid w:val="00803DCB"/>
    <w:rsid w:val="0081554D"/>
    <w:rsid w:val="0081707E"/>
    <w:rsid w:val="0084204C"/>
    <w:rsid w:val="008449B3"/>
    <w:rsid w:val="0085747A"/>
    <w:rsid w:val="0088334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FFA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104"/>
    <w:rsid w:val="00A2245B"/>
    <w:rsid w:val="00A249B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496"/>
    <w:rsid w:val="00B75946"/>
    <w:rsid w:val="00B8056E"/>
    <w:rsid w:val="00B819C8"/>
    <w:rsid w:val="00B82308"/>
    <w:rsid w:val="00B861B1"/>
    <w:rsid w:val="00B90885"/>
    <w:rsid w:val="00BB520A"/>
    <w:rsid w:val="00BD29C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9F9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6C3"/>
    <w:rsid w:val="00D552B2"/>
    <w:rsid w:val="00D608D1"/>
    <w:rsid w:val="00D6413E"/>
    <w:rsid w:val="00D74119"/>
    <w:rsid w:val="00D8075B"/>
    <w:rsid w:val="00D8678B"/>
    <w:rsid w:val="00DA2114"/>
    <w:rsid w:val="00DA62E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1E2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75CF30"/>
    <w:rsid w:val="02B99CCB"/>
    <w:rsid w:val="05C42216"/>
    <w:rsid w:val="05F13D8D"/>
    <w:rsid w:val="064A8326"/>
    <w:rsid w:val="0923F0B9"/>
    <w:rsid w:val="0EC34906"/>
    <w:rsid w:val="0FAAA5F5"/>
    <w:rsid w:val="0FF4F23A"/>
    <w:rsid w:val="1303E0DE"/>
    <w:rsid w:val="1944A80B"/>
    <w:rsid w:val="1B0BD72A"/>
    <w:rsid w:val="260E91E7"/>
    <w:rsid w:val="27229354"/>
    <w:rsid w:val="2736C30B"/>
    <w:rsid w:val="27704019"/>
    <w:rsid w:val="277AFF34"/>
    <w:rsid w:val="27865380"/>
    <w:rsid w:val="27BF997D"/>
    <w:rsid w:val="2916CF95"/>
    <w:rsid w:val="2E34D124"/>
    <w:rsid w:val="2FAF6DEA"/>
    <w:rsid w:val="3242BFE4"/>
    <w:rsid w:val="3625D441"/>
    <w:rsid w:val="39664EE8"/>
    <w:rsid w:val="3A5DE848"/>
    <w:rsid w:val="3A70B7B1"/>
    <w:rsid w:val="3B26C07C"/>
    <w:rsid w:val="3B4364C1"/>
    <w:rsid w:val="3E4583FE"/>
    <w:rsid w:val="3EDA7AF8"/>
    <w:rsid w:val="44749AD8"/>
    <w:rsid w:val="449120CE"/>
    <w:rsid w:val="454A409C"/>
    <w:rsid w:val="46E1A0F7"/>
    <w:rsid w:val="470197D3"/>
    <w:rsid w:val="4D2CDE18"/>
    <w:rsid w:val="4D682E37"/>
    <w:rsid w:val="5232A007"/>
    <w:rsid w:val="54B6218A"/>
    <w:rsid w:val="56848985"/>
    <w:rsid w:val="5B85E055"/>
    <w:rsid w:val="5BC88A00"/>
    <w:rsid w:val="5CAA4080"/>
    <w:rsid w:val="5CD1B9A5"/>
    <w:rsid w:val="5D8DE365"/>
    <w:rsid w:val="5FDA0BC5"/>
    <w:rsid w:val="627E6399"/>
    <w:rsid w:val="65015801"/>
    <w:rsid w:val="68A57AC6"/>
    <w:rsid w:val="69974044"/>
    <w:rsid w:val="6A3DA2B0"/>
    <w:rsid w:val="6A62E361"/>
    <w:rsid w:val="6A728EC0"/>
    <w:rsid w:val="6B1B13C7"/>
    <w:rsid w:val="6FBABB05"/>
    <w:rsid w:val="71EBC452"/>
    <w:rsid w:val="72983F24"/>
    <w:rsid w:val="74676488"/>
    <w:rsid w:val="75966F63"/>
    <w:rsid w:val="759E4322"/>
    <w:rsid w:val="7BE92FE5"/>
    <w:rsid w:val="7D76B4D4"/>
    <w:rsid w:val="7D7F4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8839"/>
  <w15:docId w15:val="{3736016A-D4C7-4C45-A489-DD6B9B04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07281-9D49-46A2-8275-3E5EF6DF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737</Words>
  <Characters>4428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11</cp:revision>
  <cp:lastPrinted>2019-02-06T12:12:00Z</cp:lastPrinted>
  <dcterms:created xsi:type="dcterms:W3CDTF">2021-12-05T14:25:00Z</dcterms:created>
  <dcterms:modified xsi:type="dcterms:W3CDTF">2022-01-28T08:02:00Z</dcterms:modified>
</cp:coreProperties>
</file>